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1C" w:rsidRDefault="00AB5E1C">
      <w:pPr>
        <w:jc w:val="center"/>
        <w:rPr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1.65pt;margin-top:6.5pt;width:41.4pt;height:49.35pt;z-index:251658240">
            <v:imagedata r:id="rId5" o:title=""/>
          </v:shape>
          <o:OLEObject Type="Embed" ProgID="MSPhotoEd.3" ShapeID="_x0000_s1026" DrawAspect="Content" ObjectID="_1590396118" r:id="rId6"/>
        </w:pict>
      </w:r>
    </w:p>
    <w:p w:rsidR="00AB5E1C" w:rsidRDefault="00AB5E1C">
      <w:pPr>
        <w:jc w:val="center"/>
        <w:rPr>
          <w:sz w:val="24"/>
        </w:rPr>
      </w:pPr>
    </w:p>
    <w:p w:rsidR="00AB5E1C" w:rsidRDefault="00AB5E1C">
      <w:pPr>
        <w:jc w:val="center"/>
        <w:rPr>
          <w:sz w:val="24"/>
        </w:rPr>
      </w:pPr>
    </w:p>
    <w:p w:rsidR="00AB5E1C" w:rsidRDefault="00AB5E1C">
      <w:pPr>
        <w:jc w:val="center"/>
        <w:rPr>
          <w:sz w:val="24"/>
        </w:rPr>
      </w:pPr>
    </w:p>
    <w:p w:rsidR="00AB5E1C" w:rsidRDefault="00AB5E1C">
      <w:pPr>
        <w:jc w:val="center"/>
        <w:rPr>
          <w:sz w:val="24"/>
        </w:rPr>
      </w:pPr>
    </w:p>
    <w:p w:rsidR="00AB5E1C" w:rsidRDefault="00AB5E1C" w:rsidP="009628BE">
      <w:pPr>
        <w:jc w:val="center"/>
        <w:rPr>
          <w:sz w:val="24"/>
        </w:rPr>
      </w:pPr>
      <w:r>
        <w:rPr>
          <w:sz w:val="24"/>
        </w:rPr>
        <w:t xml:space="preserve">АДМИНИСТРАЦИЯ   ГОРОДА ЗАОЗЕРНОГО </w:t>
      </w:r>
    </w:p>
    <w:p w:rsidR="00AB5E1C" w:rsidRDefault="00AB5E1C" w:rsidP="009628BE">
      <w:pPr>
        <w:jc w:val="center"/>
        <w:rPr>
          <w:sz w:val="24"/>
        </w:rPr>
      </w:pPr>
      <w:r>
        <w:rPr>
          <w:sz w:val="24"/>
        </w:rPr>
        <w:t>РЫБИНСКОГО РАЙОНА КРАСНОЯРСКОГО КРАЯ</w:t>
      </w:r>
    </w:p>
    <w:p w:rsidR="00AB5E1C" w:rsidRDefault="00AB5E1C" w:rsidP="009628BE">
      <w:pPr>
        <w:rPr>
          <w:sz w:val="24"/>
        </w:rPr>
      </w:pPr>
    </w:p>
    <w:p w:rsidR="00AB5E1C" w:rsidRPr="00830DD3" w:rsidRDefault="00AB5E1C" w:rsidP="00830D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AB5E1C" w:rsidRDefault="00AB5E1C" w:rsidP="0033658D">
      <w:pPr>
        <w:pStyle w:val="ConsPlusNonformat"/>
        <w:widowControl/>
        <w:jc w:val="both"/>
        <w:rPr>
          <w:sz w:val="28"/>
          <w:szCs w:val="28"/>
        </w:rPr>
      </w:pPr>
    </w:p>
    <w:p w:rsidR="00AB5E1C" w:rsidRPr="00830DD3" w:rsidRDefault="00AB5E1C" w:rsidP="00A6408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05.07 2012                                г. Заозерный                                  № 194-П</w:t>
      </w:r>
    </w:p>
    <w:p w:rsidR="00AB5E1C" w:rsidRDefault="00AB5E1C" w:rsidP="009A60E8">
      <w:pPr>
        <w:jc w:val="both"/>
        <w:rPr>
          <w:sz w:val="24"/>
        </w:rPr>
      </w:pPr>
    </w:p>
    <w:p w:rsidR="00AB5E1C" w:rsidRDefault="00AB5E1C" w:rsidP="00CE3DBC">
      <w:pPr>
        <w:jc w:val="both"/>
        <w:rPr>
          <w:szCs w:val="28"/>
        </w:rPr>
      </w:pPr>
      <w:r>
        <w:rPr>
          <w:szCs w:val="28"/>
        </w:rPr>
        <w:t xml:space="preserve">  Об утверждении схемы размещения  нестационарных торговых объектов на территории города Заозерного Рыбинского района Красноярского края</w:t>
      </w:r>
    </w:p>
    <w:p w:rsidR="00AB5E1C" w:rsidRDefault="00AB5E1C" w:rsidP="00CE3DBC">
      <w:pPr>
        <w:jc w:val="both"/>
        <w:rPr>
          <w:szCs w:val="28"/>
        </w:rPr>
      </w:pPr>
    </w:p>
    <w:p w:rsidR="00AB5E1C" w:rsidRDefault="00AB5E1C" w:rsidP="0008442C">
      <w:pPr>
        <w:ind w:firstLine="720"/>
        <w:jc w:val="both"/>
        <w:rPr>
          <w:szCs w:val="28"/>
        </w:rPr>
      </w:pPr>
      <w:r>
        <w:rPr>
          <w:szCs w:val="28"/>
        </w:rPr>
        <w:t xml:space="preserve">В целях упорядочения размещения нестационарных торговых объектов на территории города Заозерного Рыбинского района Красноярского края, в соответствии со статьей 14 Федерального закона  от </w:t>
      </w:r>
      <w:r w:rsidRPr="00F2465C">
        <w:rPr>
          <w:szCs w:val="28"/>
        </w:rPr>
        <w:t>06.10.</w:t>
      </w:r>
      <w:r>
        <w:rPr>
          <w:szCs w:val="28"/>
        </w:rPr>
        <w:t>2003 N 131-ФЗ «</w:t>
      </w:r>
      <w:r w:rsidRPr="00F2465C">
        <w:rPr>
          <w:szCs w:val="28"/>
        </w:rPr>
        <w:t>Об общих принципах организации местного самоуп</w:t>
      </w:r>
      <w:r>
        <w:rPr>
          <w:szCs w:val="28"/>
        </w:rPr>
        <w:t>равления в Российской Фед</w:t>
      </w:r>
      <w:r>
        <w:rPr>
          <w:szCs w:val="28"/>
        </w:rPr>
        <w:t>е</w:t>
      </w:r>
      <w:r>
        <w:rPr>
          <w:szCs w:val="28"/>
        </w:rPr>
        <w:t>рации» и пунктом 3 статьи 10 Федерального закона от 28.12.2009 № 381-ФЗ «Об основах государственного регулирования торговой деятельности в Ро</w:t>
      </w:r>
      <w:r>
        <w:rPr>
          <w:szCs w:val="28"/>
        </w:rPr>
        <w:t>с</w:t>
      </w:r>
      <w:r>
        <w:rPr>
          <w:szCs w:val="28"/>
        </w:rPr>
        <w:t>сийской Федерации», постановлением правительства Красноярского края от 14 марта 2011 № 118-п «Об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края», решением городского Совета депутатов  от 23.03.2011  № 35-143Р «</w:t>
      </w:r>
      <w:r w:rsidRPr="008A096E">
        <w:rPr>
          <w:szCs w:val="28"/>
        </w:rPr>
        <w:t>Об утверждении правил работы объектов  розничной торговли, общественного питания, оказ</w:t>
      </w:r>
      <w:r w:rsidRPr="008A096E">
        <w:rPr>
          <w:szCs w:val="28"/>
        </w:rPr>
        <w:t>а</w:t>
      </w:r>
      <w:r w:rsidRPr="008A096E">
        <w:rPr>
          <w:szCs w:val="28"/>
        </w:rPr>
        <w:t>ния услуг населению на территории города Заозерного Рыбин</w:t>
      </w:r>
      <w:r>
        <w:rPr>
          <w:szCs w:val="28"/>
        </w:rPr>
        <w:t>ского района Красноярского края» руководствуясь  статьями 7,16,19,31 Устава муниц</w:t>
      </w:r>
      <w:r>
        <w:rPr>
          <w:szCs w:val="28"/>
        </w:rPr>
        <w:t>и</w:t>
      </w:r>
      <w:r>
        <w:rPr>
          <w:szCs w:val="28"/>
        </w:rPr>
        <w:t>пального образования город Заозерный Рыбинского района Красноярского края, ПОСТАНОВЛЯЮ:</w:t>
      </w:r>
    </w:p>
    <w:p w:rsidR="00AB5E1C" w:rsidRDefault="00AB5E1C" w:rsidP="00822231">
      <w:pPr>
        <w:jc w:val="both"/>
        <w:rPr>
          <w:szCs w:val="28"/>
        </w:rPr>
      </w:pPr>
      <w:r>
        <w:rPr>
          <w:szCs w:val="28"/>
        </w:rPr>
        <w:t xml:space="preserve">       1</w:t>
      </w:r>
      <w:smartTag w:uri="urn:schemas-microsoft-com:office:smarttags" w:element="PersonName">
        <w:r>
          <w:rPr>
            <w:szCs w:val="28"/>
          </w:rPr>
          <w:t>.</w:t>
        </w:r>
      </w:smartTag>
      <w:r>
        <w:rPr>
          <w:szCs w:val="28"/>
        </w:rPr>
        <w:t xml:space="preserve"> Утвердить схему размещения  нестационарных торговых объектов на </w:t>
      </w:r>
    </w:p>
    <w:p w:rsidR="00AB5E1C" w:rsidRDefault="00AB5E1C" w:rsidP="00822231">
      <w:pPr>
        <w:jc w:val="both"/>
        <w:rPr>
          <w:szCs w:val="28"/>
        </w:rPr>
      </w:pPr>
      <w:r>
        <w:rPr>
          <w:szCs w:val="28"/>
        </w:rPr>
        <w:t>территории города Заозерного Рыбинского района  Красноярского края с</w:t>
      </w:r>
      <w:r>
        <w:rPr>
          <w:szCs w:val="28"/>
        </w:rPr>
        <w:t>о</w:t>
      </w:r>
      <w:r>
        <w:rPr>
          <w:szCs w:val="28"/>
        </w:rPr>
        <w:t>гласно приложению.</w:t>
      </w:r>
    </w:p>
    <w:p w:rsidR="00AB5E1C" w:rsidRDefault="00AB5E1C" w:rsidP="00822231">
      <w:pPr>
        <w:jc w:val="both"/>
        <w:rPr>
          <w:szCs w:val="28"/>
        </w:rPr>
      </w:pPr>
      <w:r>
        <w:rPr>
          <w:szCs w:val="28"/>
        </w:rPr>
        <w:t xml:space="preserve">       2</w:t>
      </w:r>
      <w:smartTag w:uri="urn:schemas-microsoft-com:office:smarttags" w:element="PersonName">
        <w:r>
          <w:rPr>
            <w:szCs w:val="28"/>
          </w:rPr>
          <w:t>.</w:t>
        </w:r>
      </w:smartTag>
      <w:r>
        <w:rPr>
          <w:szCs w:val="28"/>
        </w:rPr>
        <w:t xml:space="preserve"> Считать утратившим силу  постановление главы города от 06.12.2011 № 353-П «Об утверждении Схемы размещения нестационарных торговых объе</w:t>
      </w:r>
      <w:r>
        <w:rPr>
          <w:szCs w:val="28"/>
        </w:rPr>
        <w:t>к</w:t>
      </w:r>
      <w:r>
        <w:rPr>
          <w:szCs w:val="28"/>
        </w:rPr>
        <w:t>тов на территории города Заозерного Рыбинского района»</w:t>
      </w:r>
      <w:smartTag w:uri="urn:schemas-microsoft-com:office:smarttags" w:element="PersonName">
        <w:r>
          <w:rPr>
            <w:szCs w:val="28"/>
          </w:rPr>
          <w:t>.</w:t>
        </w:r>
      </w:smartTag>
    </w:p>
    <w:p w:rsidR="00AB5E1C" w:rsidRDefault="00AB5E1C" w:rsidP="008515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smartTag w:uri="urn:schemas-microsoft-com:office:smarttags" w:element="PersonName">
        <w:r w:rsidRPr="00963A4A">
          <w:rPr>
            <w:rFonts w:ascii="Times New Roman" w:hAnsi="Times New Roman" w:cs="Times New Roman"/>
            <w:sz w:val="28"/>
            <w:szCs w:val="28"/>
          </w:rPr>
          <w:t>.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Контроль за выполнением постановления оставляю за собой</w:t>
      </w:r>
      <w:smartTag w:uri="urn:schemas-microsoft-com:office:smarttags" w:element="PersonName">
        <w:r>
          <w:rPr>
            <w:rFonts w:ascii="Times New Roman" w:hAnsi="Times New Roman" w:cs="Times New Roman"/>
            <w:sz w:val="28"/>
            <w:szCs w:val="28"/>
          </w:rPr>
          <w:t>.</w:t>
        </w:r>
      </w:smartTag>
    </w:p>
    <w:p w:rsidR="00AB5E1C" w:rsidRDefault="00AB5E1C" w:rsidP="0082223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smartTag w:uri="urn:schemas-microsoft-com:office:smarttags" w:element="PersonName">
        <w:r w:rsidRPr="00963A4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963A4A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в день, следующий за днем опублик</w:t>
      </w:r>
      <w:r w:rsidRPr="00963A4A">
        <w:rPr>
          <w:rFonts w:ascii="Times New Roman" w:hAnsi="Times New Roman" w:cs="Times New Roman"/>
          <w:sz w:val="28"/>
          <w:szCs w:val="28"/>
        </w:rPr>
        <w:t>о</w:t>
      </w:r>
      <w:r w:rsidRPr="00963A4A">
        <w:rPr>
          <w:rFonts w:ascii="Times New Roman" w:hAnsi="Times New Roman" w:cs="Times New Roman"/>
          <w:sz w:val="28"/>
          <w:szCs w:val="28"/>
        </w:rPr>
        <w:t>вания</w:t>
      </w:r>
      <w:r>
        <w:rPr>
          <w:rFonts w:ascii="Times New Roman" w:hAnsi="Times New Roman" w:cs="Times New Roman"/>
          <w:sz w:val="28"/>
          <w:szCs w:val="28"/>
        </w:rPr>
        <w:t xml:space="preserve"> в газете «Голос времени»</w:t>
      </w:r>
      <w:smartTag w:uri="urn:schemas-microsoft-com:office:smarttags" w:element="PersonName">
        <w:r w:rsidRPr="00963A4A">
          <w:rPr>
            <w:rFonts w:ascii="Times New Roman" w:hAnsi="Times New Roman" w:cs="Times New Roman"/>
            <w:sz w:val="28"/>
            <w:szCs w:val="28"/>
          </w:rPr>
          <w:t>.</w:t>
        </w:r>
      </w:smartTag>
    </w:p>
    <w:p w:rsidR="00AB5E1C" w:rsidRDefault="00AB5E1C" w:rsidP="00822231">
      <w:pPr>
        <w:jc w:val="both"/>
        <w:rPr>
          <w:szCs w:val="28"/>
        </w:rPr>
      </w:pPr>
    </w:p>
    <w:p w:rsidR="00AB5E1C" w:rsidRDefault="00AB5E1C" w:rsidP="00822231">
      <w:pPr>
        <w:jc w:val="both"/>
        <w:rPr>
          <w:szCs w:val="28"/>
        </w:rPr>
      </w:pPr>
    </w:p>
    <w:p w:rsidR="00AB5E1C" w:rsidRDefault="00AB5E1C" w:rsidP="00851575">
      <w:pPr>
        <w:rPr>
          <w:szCs w:val="28"/>
        </w:rPr>
      </w:pPr>
      <w:r>
        <w:rPr>
          <w:szCs w:val="28"/>
        </w:rPr>
        <w:t>Исполняющая обязанности</w:t>
      </w:r>
    </w:p>
    <w:p w:rsidR="00AB5E1C" w:rsidRPr="00851575" w:rsidRDefault="00AB5E1C" w:rsidP="00851575">
      <w:pPr>
        <w:jc w:val="both"/>
        <w:rPr>
          <w:szCs w:val="28"/>
        </w:rPr>
      </w:pPr>
      <w:r>
        <w:t>главы города                                                                                      С. А. Букета</w:t>
      </w:r>
    </w:p>
    <w:sectPr w:rsidR="00AB5E1C" w:rsidRPr="00851575" w:rsidSect="008F24A9">
      <w:pgSz w:w="11907" w:h="16840" w:code="9"/>
      <w:pgMar w:top="1134" w:right="851" w:bottom="1134" w:left="1588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72D74"/>
    <w:multiLevelType w:val="hybridMultilevel"/>
    <w:tmpl w:val="BD028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B14B43"/>
    <w:multiLevelType w:val="singleLevel"/>
    <w:tmpl w:val="0324E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3B4C13C7"/>
    <w:multiLevelType w:val="hybridMultilevel"/>
    <w:tmpl w:val="CF441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7895"/>
    <w:rsid w:val="00003797"/>
    <w:rsid w:val="00005F8F"/>
    <w:rsid w:val="000164B0"/>
    <w:rsid w:val="000168D7"/>
    <w:rsid w:val="0002467C"/>
    <w:rsid w:val="00043222"/>
    <w:rsid w:val="0008442C"/>
    <w:rsid w:val="00086C43"/>
    <w:rsid w:val="000B55B0"/>
    <w:rsid w:val="000D0C9E"/>
    <w:rsid w:val="000E7B44"/>
    <w:rsid w:val="0012302B"/>
    <w:rsid w:val="00126DE1"/>
    <w:rsid w:val="0013670C"/>
    <w:rsid w:val="00146CB8"/>
    <w:rsid w:val="001672E4"/>
    <w:rsid w:val="00171DAB"/>
    <w:rsid w:val="00172D52"/>
    <w:rsid w:val="001D57C8"/>
    <w:rsid w:val="001F5445"/>
    <w:rsid w:val="00232480"/>
    <w:rsid w:val="00236200"/>
    <w:rsid w:val="0024610D"/>
    <w:rsid w:val="00277A6B"/>
    <w:rsid w:val="00284DC8"/>
    <w:rsid w:val="002F0BD2"/>
    <w:rsid w:val="002F3C4C"/>
    <w:rsid w:val="002F75F5"/>
    <w:rsid w:val="00305EFB"/>
    <w:rsid w:val="0033658D"/>
    <w:rsid w:val="00382C4E"/>
    <w:rsid w:val="003851DE"/>
    <w:rsid w:val="003A2C99"/>
    <w:rsid w:val="003B23BE"/>
    <w:rsid w:val="003C1CE9"/>
    <w:rsid w:val="003C3A24"/>
    <w:rsid w:val="003C644F"/>
    <w:rsid w:val="00413678"/>
    <w:rsid w:val="004639D7"/>
    <w:rsid w:val="00483C47"/>
    <w:rsid w:val="005028D4"/>
    <w:rsid w:val="00516650"/>
    <w:rsid w:val="00517A7E"/>
    <w:rsid w:val="00551C7B"/>
    <w:rsid w:val="00566B91"/>
    <w:rsid w:val="005671B3"/>
    <w:rsid w:val="005700C8"/>
    <w:rsid w:val="0058126D"/>
    <w:rsid w:val="00582A76"/>
    <w:rsid w:val="005A1736"/>
    <w:rsid w:val="005F114D"/>
    <w:rsid w:val="0061253E"/>
    <w:rsid w:val="00625AB5"/>
    <w:rsid w:val="00633461"/>
    <w:rsid w:val="00641E7C"/>
    <w:rsid w:val="006C2AAB"/>
    <w:rsid w:val="006F5FF3"/>
    <w:rsid w:val="0070225D"/>
    <w:rsid w:val="007175D9"/>
    <w:rsid w:val="00733BBA"/>
    <w:rsid w:val="007400D5"/>
    <w:rsid w:val="00747A2E"/>
    <w:rsid w:val="0078234E"/>
    <w:rsid w:val="007B1D53"/>
    <w:rsid w:val="007C03DE"/>
    <w:rsid w:val="008043A9"/>
    <w:rsid w:val="00822231"/>
    <w:rsid w:val="00830DD3"/>
    <w:rsid w:val="00851575"/>
    <w:rsid w:val="00854F46"/>
    <w:rsid w:val="00872263"/>
    <w:rsid w:val="008A096E"/>
    <w:rsid w:val="008A32D8"/>
    <w:rsid w:val="008F24A9"/>
    <w:rsid w:val="009606AD"/>
    <w:rsid w:val="009628BE"/>
    <w:rsid w:val="00963A4A"/>
    <w:rsid w:val="0096421B"/>
    <w:rsid w:val="0098294B"/>
    <w:rsid w:val="0098354F"/>
    <w:rsid w:val="009841E8"/>
    <w:rsid w:val="009934BE"/>
    <w:rsid w:val="00997AD6"/>
    <w:rsid w:val="009A60E8"/>
    <w:rsid w:val="009B194C"/>
    <w:rsid w:val="009D78EA"/>
    <w:rsid w:val="009E03A4"/>
    <w:rsid w:val="009E144B"/>
    <w:rsid w:val="00A3264A"/>
    <w:rsid w:val="00A565A3"/>
    <w:rsid w:val="00A64086"/>
    <w:rsid w:val="00A71276"/>
    <w:rsid w:val="00A734A2"/>
    <w:rsid w:val="00A76EEC"/>
    <w:rsid w:val="00AB5E1C"/>
    <w:rsid w:val="00AD7CC7"/>
    <w:rsid w:val="00B00D47"/>
    <w:rsid w:val="00B03040"/>
    <w:rsid w:val="00B11074"/>
    <w:rsid w:val="00B17400"/>
    <w:rsid w:val="00BB720E"/>
    <w:rsid w:val="00BC08F8"/>
    <w:rsid w:val="00BD7895"/>
    <w:rsid w:val="00BF1514"/>
    <w:rsid w:val="00BF5D16"/>
    <w:rsid w:val="00C12565"/>
    <w:rsid w:val="00C2107C"/>
    <w:rsid w:val="00C65616"/>
    <w:rsid w:val="00C70128"/>
    <w:rsid w:val="00C731B8"/>
    <w:rsid w:val="00CA00F5"/>
    <w:rsid w:val="00CA5B4B"/>
    <w:rsid w:val="00CE0D57"/>
    <w:rsid w:val="00CE314A"/>
    <w:rsid w:val="00CE3DBC"/>
    <w:rsid w:val="00D34A83"/>
    <w:rsid w:val="00D47EDC"/>
    <w:rsid w:val="00D568E9"/>
    <w:rsid w:val="00D8242D"/>
    <w:rsid w:val="00DA5E77"/>
    <w:rsid w:val="00DB01A0"/>
    <w:rsid w:val="00DB07AD"/>
    <w:rsid w:val="00DC5BF8"/>
    <w:rsid w:val="00DD1875"/>
    <w:rsid w:val="00DD36B4"/>
    <w:rsid w:val="00DE0828"/>
    <w:rsid w:val="00EC20C0"/>
    <w:rsid w:val="00ED43A5"/>
    <w:rsid w:val="00EF29D8"/>
    <w:rsid w:val="00F059AB"/>
    <w:rsid w:val="00F113AA"/>
    <w:rsid w:val="00F13265"/>
    <w:rsid w:val="00F2465C"/>
    <w:rsid w:val="00F6253C"/>
    <w:rsid w:val="00F916CC"/>
    <w:rsid w:val="00FB1487"/>
    <w:rsid w:val="00FB5601"/>
    <w:rsid w:val="00FC33CA"/>
    <w:rsid w:val="00FD6139"/>
    <w:rsid w:val="00FE267D"/>
    <w:rsid w:val="00FE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616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5616"/>
    <w:pPr>
      <w:keepNext/>
      <w:widowControl w:val="0"/>
      <w:jc w:val="center"/>
      <w:outlineLvl w:val="0"/>
    </w:pPr>
    <w:rPr>
      <w:b/>
      <w:kern w:val="22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356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C6561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356C"/>
    <w:rPr>
      <w:sz w:val="28"/>
      <w:szCs w:val="20"/>
    </w:rPr>
  </w:style>
  <w:style w:type="table" w:styleId="TableGrid">
    <w:name w:val="Table Grid"/>
    <w:basedOn w:val="TableNormal"/>
    <w:uiPriority w:val="99"/>
    <w:rsid w:val="00566B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B55B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B55B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B55B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47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56C"/>
    <w:rPr>
      <w:sz w:val="0"/>
      <w:szCs w:val="0"/>
    </w:rPr>
  </w:style>
  <w:style w:type="paragraph" w:customStyle="1" w:styleId="ConsPlusTitle">
    <w:name w:val="ConsPlusTitle"/>
    <w:uiPriority w:val="99"/>
    <w:rsid w:val="008043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40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309</Words>
  <Characters>1767</Characters>
  <Application>Microsoft Office Outlook</Application>
  <DocSecurity>0</DocSecurity>
  <Lines>0</Lines>
  <Paragraphs>0</Paragraphs>
  <ScaleCrop>false</ScaleCrop>
  <Company>Заозерный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Адмистрация</dc:creator>
  <cp:keywords/>
  <dc:description/>
  <cp:lastModifiedBy>Плисов Владимир Викторович</cp:lastModifiedBy>
  <cp:revision>2</cp:revision>
  <cp:lastPrinted>2012-08-17T05:32:00Z</cp:lastPrinted>
  <dcterms:created xsi:type="dcterms:W3CDTF">2018-06-13T04:56:00Z</dcterms:created>
  <dcterms:modified xsi:type="dcterms:W3CDTF">2018-06-13T04:56:00Z</dcterms:modified>
</cp:coreProperties>
</file>